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FF1C" w14:textId="6612E95E" w:rsidR="00723802" w:rsidRDefault="00723802" w:rsidP="00723802">
      <w:pPr>
        <w:pStyle w:val="CRCoverPage"/>
        <w:tabs>
          <w:tab w:val="left" w:pos="2268"/>
          <w:tab w:val="right" w:pos="9639"/>
        </w:tabs>
        <w:spacing w:after="0"/>
        <w:rPr>
          <w:rFonts w:cs="Arial"/>
          <w:b/>
          <w:color w:val="000000"/>
          <w:sz w:val="24"/>
          <w:szCs w:val="24"/>
          <w:lang w:eastAsia="zh-CN"/>
        </w:rPr>
      </w:pPr>
      <w:r>
        <w:rPr>
          <w:rFonts w:cs="Arial"/>
          <w:b/>
          <w:color w:val="000000"/>
          <w:sz w:val="24"/>
          <w:szCs w:val="24"/>
          <w:lang w:eastAsia="zh-CN"/>
        </w:rPr>
        <w:t>3GPP TSG SA WG5 (Telecom Management) Meeting #12</w:t>
      </w:r>
      <w:r w:rsidR="00122512">
        <w:rPr>
          <w:rFonts w:cs="Arial"/>
          <w:b/>
          <w:color w:val="000000"/>
          <w:sz w:val="24"/>
          <w:szCs w:val="24"/>
          <w:lang w:eastAsia="zh-CN"/>
        </w:rPr>
        <w:t>5</w:t>
      </w:r>
      <w:r>
        <w:rPr>
          <w:rFonts w:cs="Arial"/>
          <w:b/>
          <w:color w:val="000000"/>
          <w:sz w:val="24"/>
          <w:szCs w:val="24"/>
          <w:lang w:eastAsia="zh-CN"/>
        </w:rPr>
        <w:t xml:space="preserve">                       </w:t>
      </w:r>
      <w:r w:rsidR="002B1F9D">
        <w:rPr>
          <w:rFonts w:cs="Arial"/>
          <w:b/>
          <w:color w:val="000000"/>
          <w:sz w:val="24"/>
          <w:szCs w:val="24"/>
          <w:lang w:eastAsia="zh-CN"/>
        </w:rPr>
        <w:t xml:space="preserve">  </w:t>
      </w:r>
      <w:r w:rsidR="00122512" w:rsidRPr="00122512">
        <w:rPr>
          <w:rFonts w:cs="Arial"/>
          <w:b/>
          <w:color w:val="000000"/>
          <w:sz w:val="24"/>
          <w:szCs w:val="24"/>
          <w:lang w:eastAsia="zh-CN"/>
        </w:rPr>
        <w:t>S5-193014</w:t>
      </w:r>
    </w:p>
    <w:p w14:paraId="00C0B383" w14:textId="5762451D" w:rsidR="00DD44EA" w:rsidRPr="00BE31A1" w:rsidRDefault="00122512" w:rsidP="00D35379">
      <w:pPr>
        <w:widowControl w:val="0"/>
        <w:pBdr>
          <w:bottom w:val="single" w:sz="4" w:space="1" w:color="auto"/>
        </w:pBdr>
        <w:tabs>
          <w:tab w:val="right" w:pos="9639"/>
        </w:tabs>
        <w:spacing w:after="0"/>
        <w:outlineLvl w:val="0"/>
        <w:rPr>
          <w:rFonts w:ascii="Arial" w:hAnsi="Arial" w:cs="Arial"/>
          <w:b/>
          <w:color w:val="000000"/>
          <w:sz w:val="24"/>
        </w:rPr>
      </w:pPr>
      <w:r w:rsidRPr="00122512">
        <w:rPr>
          <w:rFonts w:ascii="Arial" w:hAnsi="Arial" w:cs="Arial"/>
          <w:b/>
          <w:color w:val="000000"/>
          <w:sz w:val="24"/>
        </w:rPr>
        <w:t>8-12 April 2019, Newport Beach, CA, USA</w:t>
      </w:r>
      <w:r>
        <w:rPr>
          <w:rFonts w:ascii="Arial" w:hAnsi="Arial" w:cs="Arial"/>
          <w:b/>
          <w:color w:val="000000"/>
          <w:sz w:val="24"/>
        </w:rPr>
        <w:t xml:space="preserve"> </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9719BC" w:rsidRPr="00BE31A1">
        <w:rPr>
          <w:rFonts w:ascii="Arial" w:hAnsi="Arial" w:cs="Arial"/>
          <w:i/>
          <w:color w:val="000000"/>
          <w:sz w:val="18"/>
          <w:szCs w:val="18"/>
        </w:rPr>
        <w:t>1</w:t>
      </w:r>
      <w:r w:rsidR="009719BC">
        <w:rPr>
          <w:rFonts w:ascii="Arial" w:hAnsi="Arial" w:cs="Arial"/>
          <w:i/>
          <w:color w:val="000000"/>
          <w:sz w:val="18"/>
          <w:szCs w:val="18"/>
        </w:rPr>
        <w:t>9</w:t>
      </w:r>
      <w:r>
        <w:rPr>
          <w:rFonts w:ascii="Arial" w:hAnsi="Arial" w:cs="Arial"/>
          <w:i/>
          <w:color w:val="000000"/>
          <w:sz w:val="18"/>
          <w:szCs w:val="18"/>
        </w:rPr>
        <w:t>3</w:t>
      </w:r>
      <w:r w:rsidR="00723802">
        <w:rPr>
          <w:rFonts w:ascii="Arial" w:hAnsi="Arial" w:cs="Arial"/>
          <w:i/>
          <w:color w:val="000000"/>
          <w:sz w:val="18"/>
          <w:szCs w:val="18"/>
        </w:rPr>
        <w:t>abc</w:t>
      </w:r>
    </w:p>
    <w:p w14:paraId="7BB35000"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14:paraId="2910FEAC"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14:paraId="7577284F" w14:textId="77777777"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14:paraId="7752431A" w14:textId="77777777" w:rsidR="002A0B1B" w:rsidRPr="001318D1" w:rsidRDefault="000E3332" w:rsidP="001318D1">
      <w:pPr>
        <w:pStyle w:val="Heading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5E26AA" w:rsidRPr="00A85184" w14:paraId="25116B99" w14:textId="77777777" w:rsidTr="004F59E6">
        <w:trPr>
          <w:tblHeader/>
        </w:trPr>
        <w:tc>
          <w:tcPr>
            <w:tcW w:w="791" w:type="dxa"/>
            <w:shd w:val="clear" w:color="000000" w:fill="auto"/>
            <w:vAlign w:val="center"/>
          </w:tcPr>
          <w:p w14:paraId="625A30FB"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14:paraId="3915F569"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14:paraId="1A748A06"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14:paraId="03DFC999"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676" w:type="dxa"/>
            <w:shd w:val="clear" w:color="000000" w:fill="auto"/>
            <w:vAlign w:val="center"/>
          </w:tcPr>
          <w:p w14:paraId="3B4595A6"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778ADB71" w14:textId="01285B4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sidR="00447FD5">
              <w:rPr>
                <w:rFonts w:ascii="Arial" w:hAnsi="Arial" w:cs="Arial"/>
                <w:color w:val="000000" w:themeColor="text1"/>
                <w:sz w:val="18"/>
                <w:szCs w:val="18"/>
              </w:rPr>
              <w:t>5</w:t>
            </w:r>
          </w:p>
        </w:tc>
      </w:tr>
      <w:tr w:rsidR="00447FD5" w:rsidRPr="00A85184" w14:paraId="7BE000F0" w14:textId="77777777" w:rsidTr="004F59E6">
        <w:trPr>
          <w:tblHeader/>
        </w:trPr>
        <w:tc>
          <w:tcPr>
            <w:tcW w:w="791" w:type="dxa"/>
            <w:shd w:val="clear" w:color="000000" w:fill="auto"/>
            <w:vAlign w:val="center"/>
          </w:tcPr>
          <w:p w14:paraId="2B6431A9" w14:textId="77777777" w:rsidR="00447FD5" w:rsidRPr="0073774C" w:rsidRDefault="00447FD5" w:rsidP="00447FD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447FD5" w:rsidRPr="0073774C" w:rsidRDefault="00447FD5" w:rsidP="00447FD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447FD5" w:rsidRPr="0073774C" w:rsidRDefault="00447FD5" w:rsidP="00447FD5">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3D1B5468"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676" w:type="dxa"/>
            <w:shd w:val="clear" w:color="000000" w:fill="auto"/>
            <w:vAlign w:val="center"/>
          </w:tcPr>
          <w:p w14:paraId="79A47D13"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365F2A21" w14:textId="2C9A232D"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tr w:rsidR="00447FD5" w:rsidRPr="00A85184" w14:paraId="16207CBB" w14:textId="77777777" w:rsidTr="004F59E6">
        <w:trPr>
          <w:tblHeader/>
        </w:trPr>
        <w:tc>
          <w:tcPr>
            <w:tcW w:w="791" w:type="dxa"/>
            <w:shd w:val="clear" w:color="000000" w:fill="auto"/>
            <w:vAlign w:val="center"/>
          </w:tcPr>
          <w:p w14:paraId="5B90E5EE" w14:textId="77777777" w:rsidR="00447FD5" w:rsidRPr="0073774C" w:rsidRDefault="00447FD5" w:rsidP="00447FD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14:paraId="60D1C748" w14:textId="77777777" w:rsidR="00447FD5" w:rsidRPr="0073774C" w:rsidRDefault="00447FD5" w:rsidP="00447FD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14:paraId="6AD6FD9B" w14:textId="77777777" w:rsidR="00447FD5" w:rsidRPr="0073774C" w:rsidRDefault="00447FD5" w:rsidP="00447FD5">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54CC0517" w14:textId="77777777" w:rsidR="00447FD5" w:rsidRPr="0073774C" w:rsidRDefault="00447FD5" w:rsidP="00447FD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14:paraId="31EC1ED8"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tc>
        <w:tc>
          <w:tcPr>
            <w:tcW w:w="1185" w:type="dxa"/>
            <w:shd w:val="clear" w:color="000000" w:fill="auto"/>
            <w:vAlign w:val="center"/>
          </w:tcPr>
          <w:p w14:paraId="4A6815FE" w14:textId="434C07E6"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tr w:rsidR="00447FD5" w:rsidRPr="00A85184" w14:paraId="23EB8FC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5DC20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2E9C4A2"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29745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A5FE56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4BF046B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BD560B3" w14:textId="342BA979"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tr w:rsidR="00447FD5" w:rsidRPr="00A85184" w14:paraId="691E959E"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EF80D4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D222EEA"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36EA3D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690715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3E5897E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67C76FF2" w14:textId="5795E576"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tr w:rsidR="00447FD5" w:rsidRPr="00A85184" w14:paraId="58249C2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55EAE28"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C4C139E"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D995B2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F49ECCE"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520EA9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7920709" w14:textId="49676CF3"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tr w:rsidR="00447FD5"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130042"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5BFEFC14"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tr w:rsidR="00447FD5" w:rsidRPr="00A85184" w14:paraId="5268A006"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6D4793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03A0F43"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E685B9A"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48EE9C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AA5D8B"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07D35B77" w14:textId="4C704A24"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tr w:rsidR="00447FD5"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6DF6562F"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45AE561B"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tbl>
    <w:p w14:paraId="3B0788D1" w14:textId="77777777" w:rsidR="004E5AAF" w:rsidRDefault="004E5AAF">
      <w:pPr>
        <w:spacing w:after="0"/>
        <w:rPr>
          <w:color w:val="000000"/>
        </w:rPr>
      </w:pPr>
    </w:p>
    <w:p w14:paraId="2B1888D4" w14:textId="77777777" w:rsidR="00CB17B7" w:rsidRDefault="00CB17B7">
      <w:pPr>
        <w:spacing w:after="0"/>
        <w:rPr>
          <w:color w:val="000000"/>
        </w:rPr>
      </w:pPr>
      <w:r>
        <w:rPr>
          <w:color w:val="000000"/>
        </w:rPr>
        <w:br w:type="page"/>
      </w:r>
    </w:p>
    <w:p w14:paraId="6745EAC1" w14:textId="77777777" w:rsidR="004E5AAF" w:rsidRDefault="004E5AAF">
      <w:pPr>
        <w:spacing w:after="0"/>
        <w:rPr>
          <w:color w:val="000000"/>
        </w:rPr>
      </w:pPr>
    </w:p>
    <w:p w14:paraId="004BE1BB"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559"/>
        <w:gridCol w:w="1534"/>
        <w:gridCol w:w="1185"/>
      </w:tblGrid>
      <w:tr w:rsidR="004E5AAF" w:rsidRPr="00A85184" w14:paraId="2D2E9C30" w14:textId="77777777" w:rsidTr="004F59E6">
        <w:trPr>
          <w:trHeight w:val="298"/>
          <w:tblHeader/>
        </w:trPr>
        <w:tc>
          <w:tcPr>
            <w:tcW w:w="791"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534"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447FD5" w:rsidRPr="00A85184" w14:paraId="01FDEEEB"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02AA059" w14:textId="77777777" w:rsidR="00447FD5" w:rsidRPr="0073774C" w:rsidRDefault="00447FD5" w:rsidP="00447FD5">
            <w:pPr>
              <w:spacing w:after="0"/>
              <w:rPr>
                <w:rFonts w:ascii="Arial" w:hAnsi="Arial" w:cs="Arial"/>
                <w:color w:val="000000" w:themeColor="text1"/>
                <w:sz w:val="18"/>
                <w:szCs w:val="18"/>
              </w:rPr>
            </w:pPr>
            <w:bookmarkStart w:id="0" w:name="_GoBack" w:colFirst="5" w:colLast="5"/>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E56580A"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17C4C1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87F69F0" w14:textId="77777777" w:rsidR="00447FD5" w:rsidRPr="0073774C" w:rsidRDefault="00447FD5" w:rsidP="00447FD5">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2B1011C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2285CC5E" w14:textId="3A392C73"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tr w:rsidR="00447FD5" w:rsidRPr="00A85184" w14:paraId="05464327"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447FD5" w:rsidRPr="004E5AAF"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447FD5" w:rsidRPr="004E5AAF" w:rsidRDefault="00447FD5" w:rsidP="00447FD5">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447FD5" w:rsidRPr="004E5AAF" w:rsidRDefault="00447FD5" w:rsidP="00447FD5">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447FD5" w:rsidRPr="0073774C" w:rsidRDefault="00447FD5" w:rsidP="00447FD5">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74800BC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2D532347"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tr w:rsidR="00447FD5" w:rsidRPr="00A85184" w14:paraId="43D2CC96"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8AEB7C"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378D65B"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C4208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82088C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032AFFF3"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23A9CAB8" w14:textId="0187517A"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tr w:rsidR="00447FD5" w:rsidRPr="00A85184" w14:paraId="3AAEA855"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8FF7BE0"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C3FEAA2"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933C6"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0E4147D"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68F2C5EA"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449F9F4A" w14:textId="19F911EB"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tr w:rsidR="00447FD5" w:rsidRPr="00A85184" w14:paraId="7FEC5644"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97CA589"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DE75EC0"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02AA764"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F6497A6" w14:textId="77777777" w:rsidR="00447FD5"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211A797F"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0FB3CDD6" w14:textId="120A1C5B"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tr w:rsidR="00447FD5" w:rsidRPr="00A85184" w14:paraId="2F749164"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8B67281"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A5385D1" w14:textId="77777777" w:rsidR="00447FD5" w:rsidRDefault="00447FD5" w:rsidP="00447FD5">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41A3A6"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E3019E7"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165EA3D6"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47C01864" w14:textId="6024152D"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tr w:rsidR="00447FD5" w:rsidRPr="00A85184" w14:paraId="4A8127A0"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5FA73BC"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436B4F0" w14:textId="77777777" w:rsidR="00447FD5" w:rsidRDefault="00447FD5" w:rsidP="00447FD5">
            <w:pPr>
              <w:spacing w:after="0"/>
              <w:rPr>
                <w:rFonts w:ascii="Arial" w:hAnsi="Arial" w:cs="Arial"/>
                <w:color w:val="000000" w:themeColor="text1"/>
                <w:sz w:val="18"/>
                <w:szCs w:val="18"/>
              </w:rPr>
            </w:pPr>
            <w:r w:rsidRPr="001318D1">
              <w:rPr>
                <w:rFonts w:ascii="Arial" w:hAnsi="Arial" w:cs="Arial"/>
                <w:color w:val="000000" w:themeColor="text1"/>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C81329"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393D9AC"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1A1263CB"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4E8B2116" w14:textId="286ECBE2"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tr w:rsidR="00447FD5" w:rsidRPr="00A85184" w14:paraId="1BB2FEF6"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7DA0EC6"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375A01D" w14:textId="77777777" w:rsidR="00447FD5" w:rsidRDefault="00447FD5" w:rsidP="00447FD5">
            <w:pPr>
              <w:spacing w:after="0"/>
              <w:rPr>
                <w:rFonts w:ascii="Arial" w:hAnsi="Arial" w:cs="Arial"/>
                <w:color w:val="000000" w:themeColor="text1"/>
                <w:sz w:val="18"/>
                <w:szCs w:val="18"/>
              </w:rPr>
            </w:pPr>
            <w:r w:rsidRPr="001318D1">
              <w:rPr>
                <w:rFonts w:ascii="Arial" w:hAnsi="Arial" w:cs="Arial"/>
                <w:color w:val="000000" w:themeColor="text1"/>
                <w:sz w:val="18"/>
                <w:szCs w:val="18"/>
              </w:rPr>
              <w:t>TS 32.158: Provide recommendation for URI construction (cf. issue on DN prefix) and update 28.532 accordingly in all places</w:t>
            </w:r>
            <w:r>
              <w:rPr>
                <w:rFonts w:ascii="Arial" w:hAnsi="Arial" w:cs="Arial"/>
                <w:color w:val="000000" w:themeColor="text1"/>
                <w:sz w:val="18"/>
                <w:szCs w:val="18"/>
              </w:rPr>
              <w:t>.</w:t>
            </w:r>
            <w:r w:rsidRPr="001318D1">
              <w:rPr>
                <w:rFonts w:ascii="Arial" w:hAnsi="Arial" w:cs="Arial"/>
                <w:color w:val="000000" w:themeColor="text1"/>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28C5EBD"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E1B4935"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07D45A36"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789588EE" w14:textId="65DFFEE2"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tr w:rsidR="00447FD5" w:rsidRPr="00A85184" w14:paraId="544884B9"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3CEBD771"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EB4ED1B" w14:textId="77777777" w:rsidR="00447FD5" w:rsidRDefault="00447FD5" w:rsidP="00447FD5">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F90398"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150BAF72"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7C5657FD"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77A923A" w14:textId="49168872"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tr w:rsidR="00447FD5" w:rsidRPr="00A85184" w14:paraId="20C21B5F" w14:textId="77777777" w:rsidTr="009E0AAD">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D189C3F"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123.1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2F246F" w14:textId="77777777" w:rsidR="00447FD5" w:rsidRPr="001318D1"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F95806E"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56CC816"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6944E2CF" w14:textId="563B957F"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2BE11EB" w14:textId="62DCB20B"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tr w:rsidR="00447FD5" w:rsidRPr="00A85184" w14:paraId="649BB876" w14:textId="77777777" w:rsidTr="009E0AAD">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A0CB6D"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0A8EC1E" w14:textId="77777777" w:rsidR="00447FD5" w:rsidRPr="001318D1" w:rsidRDefault="00447FD5" w:rsidP="00447FD5">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Related to contribution S5-191226, </w:t>
            </w:r>
            <w:r>
              <w:rPr>
                <w:rFonts w:ascii="Arial" w:hAnsi="Arial" w:cs="Arial"/>
                <w:color w:val="000000" w:themeColor="text1"/>
                <w:sz w:val="18"/>
                <w:szCs w:val="18"/>
              </w:rPr>
              <w:t>p</w:t>
            </w:r>
            <w:r w:rsidRPr="00770451">
              <w:rPr>
                <w:rFonts w:ascii="Arial" w:hAnsi="Arial" w:cs="Arial"/>
                <w:color w:val="000000" w:themeColor="text1"/>
                <w:sz w:val="18"/>
                <w:szCs w:val="18"/>
              </w:rPr>
              <w:t>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76F45F"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D89A033"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53D3AD80" w14:textId="10E160DF"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7AB3F3C5" w14:textId="757AF72A"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tr w:rsidR="00447FD5" w:rsidRPr="00A85184" w14:paraId="28D0B68E"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5C81E861"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123.3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447FD5" w:rsidRPr="001318D1" w:rsidRDefault="00447FD5" w:rsidP="00447FD5">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7A9E5FBC" w14:textId="187F0F34" w:rsidR="00447FD5"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1CC51311" w:rsidR="00447FD5" w:rsidRPr="0073774C" w:rsidRDefault="00447FD5" w:rsidP="00447FD5">
            <w:pPr>
              <w:widowControl w:val="0"/>
              <w:spacing w:after="0"/>
              <w:rPr>
                <w:rFonts w:ascii="Arial" w:hAnsi="Arial" w:cs="Arial"/>
                <w:color w:val="000000" w:themeColor="text1"/>
                <w:sz w:val="18"/>
                <w:szCs w:val="18"/>
              </w:rPr>
            </w:pPr>
            <w:r>
              <w:rPr>
                <w:rFonts w:ascii="Arial" w:hAnsi="Arial" w:cs="Arial"/>
                <w:color w:val="000000" w:themeColor="text1"/>
                <w:sz w:val="18"/>
                <w:szCs w:val="18"/>
              </w:rPr>
              <w:t>SA5#12</w:t>
            </w:r>
            <w:r>
              <w:rPr>
                <w:rFonts w:ascii="Arial" w:hAnsi="Arial" w:cs="Arial"/>
                <w:color w:val="000000" w:themeColor="text1"/>
                <w:sz w:val="18"/>
                <w:szCs w:val="18"/>
              </w:rPr>
              <w:t>5</w:t>
            </w:r>
          </w:p>
        </w:tc>
      </w:tr>
      <w:bookmarkEnd w:id="0"/>
    </w:tbl>
    <w:p w14:paraId="69F840D9" w14:textId="77777777" w:rsidR="004E5AAF" w:rsidRDefault="004E5AAF">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BB2A17">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BB2A17">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FAB0D" w14:textId="77777777" w:rsidR="00CB6666" w:rsidRDefault="00CB6666">
      <w:r>
        <w:separator/>
      </w:r>
    </w:p>
  </w:endnote>
  <w:endnote w:type="continuationSeparator" w:id="0">
    <w:p w14:paraId="76F2F09B" w14:textId="77777777" w:rsidR="00CB6666" w:rsidRDefault="00CB6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DF9CA" w14:textId="77777777" w:rsidR="00CB6666" w:rsidRDefault="00CB6666">
      <w:r>
        <w:separator/>
      </w:r>
    </w:p>
  </w:footnote>
  <w:footnote w:type="continuationSeparator" w:id="0">
    <w:p w14:paraId="2C2A31EA" w14:textId="77777777" w:rsidR="00CB6666" w:rsidRDefault="00CB66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6F49"/>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97EDE"/>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18E9"/>
    <w:rsid w:val="000F5807"/>
    <w:rsid w:val="000F7332"/>
    <w:rsid w:val="0010516E"/>
    <w:rsid w:val="00107719"/>
    <w:rsid w:val="00110EA8"/>
    <w:rsid w:val="00111426"/>
    <w:rsid w:val="001131F1"/>
    <w:rsid w:val="001134D1"/>
    <w:rsid w:val="001144D2"/>
    <w:rsid w:val="0011553D"/>
    <w:rsid w:val="001219F7"/>
    <w:rsid w:val="00121BFD"/>
    <w:rsid w:val="00121EC9"/>
    <w:rsid w:val="00122433"/>
    <w:rsid w:val="00122512"/>
    <w:rsid w:val="00122843"/>
    <w:rsid w:val="00122962"/>
    <w:rsid w:val="00124EC8"/>
    <w:rsid w:val="00125A25"/>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7198"/>
    <w:rsid w:val="002671DF"/>
    <w:rsid w:val="00275966"/>
    <w:rsid w:val="00280BDC"/>
    <w:rsid w:val="002876DD"/>
    <w:rsid w:val="00287D85"/>
    <w:rsid w:val="0029070E"/>
    <w:rsid w:val="00290FC6"/>
    <w:rsid w:val="00291E97"/>
    <w:rsid w:val="002923EF"/>
    <w:rsid w:val="00293464"/>
    <w:rsid w:val="002942A5"/>
    <w:rsid w:val="002965FA"/>
    <w:rsid w:val="0029730A"/>
    <w:rsid w:val="002A0893"/>
    <w:rsid w:val="002A0960"/>
    <w:rsid w:val="002A0B1B"/>
    <w:rsid w:val="002A1D26"/>
    <w:rsid w:val="002A3DC0"/>
    <w:rsid w:val="002A622C"/>
    <w:rsid w:val="002A7DE8"/>
    <w:rsid w:val="002B1F9D"/>
    <w:rsid w:val="002B2B4F"/>
    <w:rsid w:val="002B2C2B"/>
    <w:rsid w:val="002B3191"/>
    <w:rsid w:val="002B3594"/>
    <w:rsid w:val="002B554D"/>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47FD5"/>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1E9C"/>
    <w:rsid w:val="005B42FF"/>
    <w:rsid w:val="005C0ED6"/>
    <w:rsid w:val="005C30E4"/>
    <w:rsid w:val="005C439B"/>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6A6B"/>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0AAB"/>
    <w:rsid w:val="006921A3"/>
    <w:rsid w:val="00693125"/>
    <w:rsid w:val="00693CE6"/>
    <w:rsid w:val="00697396"/>
    <w:rsid w:val="006A2E20"/>
    <w:rsid w:val="006A5CEA"/>
    <w:rsid w:val="006B0B92"/>
    <w:rsid w:val="006B45FF"/>
    <w:rsid w:val="006B6B88"/>
    <w:rsid w:val="006C28DD"/>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16813"/>
    <w:rsid w:val="00723802"/>
    <w:rsid w:val="00725049"/>
    <w:rsid w:val="00725CAC"/>
    <w:rsid w:val="007362AC"/>
    <w:rsid w:val="0073698E"/>
    <w:rsid w:val="00737704"/>
    <w:rsid w:val="0073774C"/>
    <w:rsid w:val="00742263"/>
    <w:rsid w:val="00743461"/>
    <w:rsid w:val="00744CC8"/>
    <w:rsid w:val="0074605B"/>
    <w:rsid w:val="00747319"/>
    <w:rsid w:val="007479AC"/>
    <w:rsid w:val="00750F8E"/>
    <w:rsid w:val="00753B88"/>
    <w:rsid w:val="0075639F"/>
    <w:rsid w:val="00757E43"/>
    <w:rsid w:val="00763148"/>
    <w:rsid w:val="0076514E"/>
    <w:rsid w:val="00767099"/>
    <w:rsid w:val="00770451"/>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1CFD"/>
    <w:rsid w:val="007B7129"/>
    <w:rsid w:val="007C0A57"/>
    <w:rsid w:val="007C1DAE"/>
    <w:rsid w:val="007C6147"/>
    <w:rsid w:val="007C73C0"/>
    <w:rsid w:val="007D2CE8"/>
    <w:rsid w:val="007E04C0"/>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1D1F"/>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36763"/>
    <w:rsid w:val="00942374"/>
    <w:rsid w:val="00944AAB"/>
    <w:rsid w:val="00945B0A"/>
    <w:rsid w:val="00946250"/>
    <w:rsid w:val="00946AB2"/>
    <w:rsid w:val="00946E99"/>
    <w:rsid w:val="00947934"/>
    <w:rsid w:val="009505CD"/>
    <w:rsid w:val="0095106A"/>
    <w:rsid w:val="00951A9C"/>
    <w:rsid w:val="00953BAD"/>
    <w:rsid w:val="009561E5"/>
    <w:rsid w:val="00961709"/>
    <w:rsid w:val="00964954"/>
    <w:rsid w:val="009653DF"/>
    <w:rsid w:val="00967FC5"/>
    <w:rsid w:val="00970F13"/>
    <w:rsid w:val="009719BC"/>
    <w:rsid w:val="00973D4B"/>
    <w:rsid w:val="00984254"/>
    <w:rsid w:val="009868AC"/>
    <w:rsid w:val="00990702"/>
    <w:rsid w:val="009931EA"/>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0AAD"/>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87E71"/>
    <w:rsid w:val="00A904D6"/>
    <w:rsid w:val="00A94703"/>
    <w:rsid w:val="00A95485"/>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5087"/>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2BF"/>
    <w:rsid w:val="00B76555"/>
    <w:rsid w:val="00B76625"/>
    <w:rsid w:val="00B809EE"/>
    <w:rsid w:val="00B810C1"/>
    <w:rsid w:val="00B82925"/>
    <w:rsid w:val="00B9028F"/>
    <w:rsid w:val="00B905BE"/>
    <w:rsid w:val="00B90F9C"/>
    <w:rsid w:val="00B94976"/>
    <w:rsid w:val="00B94E6B"/>
    <w:rsid w:val="00B9541E"/>
    <w:rsid w:val="00B9634D"/>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2441"/>
    <w:rsid w:val="00C73028"/>
    <w:rsid w:val="00C74924"/>
    <w:rsid w:val="00C778BA"/>
    <w:rsid w:val="00C77FE6"/>
    <w:rsid w:val="00C80BB6"/>
    <w:rsid w:val="00C84D92"/>
    <w:rsid w:val="00C84FAD"/>
    <w:rsid w:val="00C86808"/>
    <w:rsid w:val="00C916BF"/>
    <w:rsid w:val="00C919B1"/>
    <w:rsid w:val="00C92126"/>
    <w:rsid w:val="00C95A08"/>
    <w:rsid w:val="00C95C8D"/>
    <w:rsid w:val="00CA296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025A"/>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27D7"/>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198"/>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3BB"/>
    <w:rsid w:val="00F53E88"/>
    <w:rsid w:val="00F55419"/>
    <w:rsid w:val="00F56A21"/>
    <w:rsid w:val="00F56AD3"/>
    <w:rsid w:val="00F57055"/>
    <w:rsid w:val="00F5799D"/>
    <w:rsid w:val="00F62701"/>
    <w:rsid w:val="00F62A7D"/>
    <w:rsid w:val="00F6466B"/>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BDFD8C-F7C4-455C-B6B0-EDD290EC9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2230</Words>
  <Characters>12711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14912</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Christian Toche</dc:creator>
  <cp:keywords/>
  <cp:lastModifiedBy>Christiantoche</cp:lastModifiedBy>
  <cp:revision>5</cp:revision>
  <cp:lastPrinted>1900-12-31T22:00:00Z</cp:lastPrinted>
  <dcterms:created xsi:type="dcterms:W3CDTF">2019-03-01T08:22:00Z</dcterms:created>
  <dcterms:modified xsi:type="dcterms:W3CDTF">2019-04-02T07:26:00Z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1554189878</vt:lpwstr>
  </property>
</Properties>
</file>